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56DA7" w14:textId="77777777" w:rsidR="002A38A2" w:rsidRDefault="002A38A2" w:rsidP="002A3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WYKEHAM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767C75FB" w14:textId="77777777" w:rsidR="002A38A2" w:rsidRDefault="002A38A2" w:rsidP="002A38A2">
      <w:pPr>
        <w:pStyle w:val="NoSpacing"/>
        <w:rPr>
          <w:rFonts w:cs="Times New Roman"/>
          <w:szCs w:val="24"/>
        </w:rPr>
      </w:pPr>
    </w:p>
    <w:p w14:paraId="1FC727FB" w14:textId="77777777" w:rsidR="002A38A2" w:rsidRDefault="002A38A2" w:rsidP="002A38A2">
      <w:pPr>
        <w:pStyle w:val="NoSpacing"/>
        <w:rPr>
          <w:rFonts w:cs="Times New Roman"/>
          <w:szCs w:val="24"/>
        </w:rPr>
      </w:pPr>
    </w:p>
    <w:p w14:paraId="36557D29" w14:textId="77777777" w:rsidR="002A38A2" w:rsidRDefault="002A38A2" w:rsidP="002A3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May1409</w:t>
      </w:r>
      <w:r>
        <w:rPr>
          <w:rFonts w:cs="Times New Roman"/>
          <w:szCs w:val="24"/>
        </w:rPr>
        <w:tab/>
        <w:t>He was granted letters of attorney prior to serving in France.</w:t>
      </w:r>
    </w:p>
    <w:p w14:paraId="08AF517C" w14:textId="77777777" w:rsidR="002A38A2" w:rsidRDefault="002A38A2" w:rsidP="002A38A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m18UU,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8D5AF61" w14:textId="77777777" w:rsidR="002A38A2" w:rsidRDefault="002A38A2" w:rsidP="002A38A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48B5F1F5" w14:textId="77777777" w:rsidR="002A38A2" w:rsidRDefault="002A38A2" w:rsidP="002A38A2">
      <w:pPr>
        <w:pStyle w:val="NoSpacing"/>
        <w:rPr>
          <w:rFonts w:cs="Times New Roman"/>
          <w:szCs w:val="24"/>
        </w:rPr>
      </w:pPr>
    </w:p>
    <w:p w14:paraId="0710160E" w14:textId="77777777" w:rsidR="002A38A2" w:rsidRDefault="002A38A2" w:rsidP="002A38A2">
      <w:pPr>
        <w:pStyle w:val="NoSpacing"/>
        <w:rPr>
          <w:rFonts w:cs="Times New Roman"/>
          <w:szCs w:val="24"/>
        </w:rPr>
      </w:pPr>
    </w:p>
    <w:p w14:paraId="0F2AC698" w14:textId="77777777" w:rsidR="002A38A2" w:rsidRDefault="002A38A2" w:rsidP="002A3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2023</w:t>
      </w:r>
    </w:p>
    <w:p w14:paraId="65BD61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FCC3B" w14:textId="77777777" w:rsidR="002A38A2" w:rsidRDefault="002A38A2" w:rsidP="009139A6">
      <w:r>
        <w:separator/>
      </w:r>
    </w:p>
  </w:endnote>
  <w:endnote w:type="continuationSeparator" w:id="0">
    <w:p w14:paraId="51AE6173" w14:textId="77777777" w:rsidR="002A38A2" w:rsidRDefault="002A38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7BF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AC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72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D7CCA" w14:textId="77777777" w:rsidR="002A38A2" w:rsidRDefault="002A38A2" w:rsidP="009139A6">
      <w:r>
        <w:separator/>
      </w:r>
    </w:p>
  </w:footnote>
  <w:footnote w:type="continuationSeparator" w:id="0">
    <w:p w14:paraId="26552E14" w14:textId="77777777" w:rsidR="002A38A2" w:rsidRDefault="002A38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45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CD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07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8A2"/>
    <w:rsid w:val="000666E0"/>
    <w:rsid w:val="002510B7"/>
    <w:rsid w:val="002A38A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7251C"/>
  <w15:chartTrackingRefBased/>
  <w15:docId w15:val="{ED254741-A825-411C-B5BB-FCA0C248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2023-05-20T21:11:00Z</dcterms:created>
  <dcterms:modified xsi:type="dcterms:W3CDTF">2023-05-20T21:12:00Z</dcterms:modified>
</cp:coreProperties>
</file>